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95CD2C" w14:textId="77777777" w:rsidR="008B361F" w:rsidRDefault="00000F96">
      <w:pPr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 xml:space="preserve">附件7：            </w:t>
      </w:r>
    </w:p>
    <w:p w14:paraId="6BED0C50" w14:textId="77777777" w:rsidR="008B361F" w:rsidRDefault="00000F96">
      <w:pPr>
        <w:jc w:val="center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广州商学院“优秀班集体”自荐表</w:t>
      </w:r>
    </w:p>
    <w:p w14:paraId="7FFE58A9" w14:textId="77777777" w:rsidR="008B361F" w:rsidRDefault="00000F96">
      <w:pPr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单位：</w:t>
      </w:r>
      <w:r>
        <w:rPr>
          <w:rFonts w:ascii="仿宋_GB2312" w:eastAsia="仿宋_GB2312" w:hint="eastAsia"/>
          <w:szCs w:val="21"/>
          <w:u w:val="single"/>
        </w:rPr>
        <w:t xml:space="preserve">                        </w:t>
      </w:r>
      <w:r>
        <w:rPr>
          <w:rFonts w:ascii="仿宋_GB2312" w:eastAsia="仿宋_GB2312" w:hint="eastAsia"/>
          <w:szCs w:val="21"/>
        </w:rPr>
        <w:t>院</w:t>
      </w:r>
      <w:r>
        <w:rPr>
          <w:rFonts w:ascii="仿宋_GB2312" w:eastAsia="仿宋_GB2312" w:hint="eastAsia"/>
          <w:szCs w:val="21"/>
        </w:rPr>
        <w:softHyphen/>
      </w:r>
      <w:r>
        <w:rPr>
          <w:rFonts w:ascii="仿宋_GB2312" w:eastAsia="仿宋_GB2312" w:hint="eastAsia"/>
          <w:szCs w:val="21"/>
          <w:u w:val="single"/>
        </w:rPr>
        <w:t xml:space="preserve">                </w:t>
      </w:r>
      <w:r>
        <w:rPr>
          <w:rFonts w:ascii="仿宋_GB2312" w:eastAsia="仿宋_GB2312" w:hint="eastAsia"/>
          <w:szCs w:val="21"/>
        </w:rPr>
        <w:t>专业</w:t>
      </w:r>
      <w:r>
        <w:rPr>
          <w:rFonts w:ascii="仿宋_GB2312" w:eastAsia="仿宋_GB2312" w:hint="eastAsia"/>
          <w:szCs w:val="21"/>
        </w:rPr>
        <w:softHyphen/>
      </w:r>
      <w:r>
        <w:rPr>
          <w:rFonts w:ascii="仿宋_GB2312" w:eastAsia="仿宋_GB2312" w:hint="eastAsia"/>
          <w:szCs w:val="21"/>
        </w:rPr>
        <w:softHyphen/>
      </w:r>
      <w:r>
        <w:rPr>
          <w:rFonts w:ascii="仿宋_GB2312" w:eastAsia="仿宋_GB2312" w:hint="eastAsia"/>
          <w:szCs w:val="21"/>
          <w:u w:val="single"/>
        </w:rPr>
        <w:t xml:space="preserve">      </w:t>
      </w:r>
      <w:r>
        <w:rPr>
          <w:rFonts w:ascii="仿宋_GB2312" w:eastAsia="仿宋_GB2312" w:hint="eastAsia"/>
          <w:szCs w:val="21"/>
        </w:rPr>
        <w:t>级</w:t>
      </w:r>
      <w:r>
        <w:rPr>
          <w:rFonts w:ascii="仿宋_GB2312" w:eastAsia="仿宋_GB2312" w:hint="eastAsia"/>
          <w:szCs w:val="21"/>
          <w:u w:val="single"/>
        </w:rPr>
        <w:t xml:space="preserve">               </w:t>
      </w:r>
      <w:r>
        <w:rPr>
          <w:rFonts w:ascii="仿宋_GB2312" w:eastAsia="仿宋_GB2312" w:hint="eastAsia"/>
          <w:szCs w:val="21"/>
        </w:rPr>
        <w:t xml:space="preserve"> 班 </w:t>
      </w:r>
    </w:p>
    <w:tbl>
      <w:tblPr>
        <w:tblW w:w="8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473"/>
        <w:gridCol w:w="5660"/>
        <w:gridCol w:w="2310"/>
      </w:tblGrid>
      <w:tr w:rsidR="008B361F" w14:paraId="4E4B196A" w14:textId="77777777">
        <w:trPr>
          <w:trHeight w:val="456"/>
          <w:jc w:val="center"/>
        </w:trPr>
        <w:tc>
          <w:tcPr>
            <w:tcW w:w="468" w:type="dxa"/>
            <w:vMerge w:val="restart"/>
          </w:tcPr>
          <w:p w14:paraId="5B9C587C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17FB6816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22D4E212" w14:textId="77777777" w:rsidR="008B361F" w:rsidRDefault="00000F96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</w:t>
            </w:r>
          </w:p>
          <w:p w14:paraId="5BF18A5B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5C559947" w14:textId="77777777" w:rsidR="008B361F" w:rsidRDefault="00000F96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集</w:t>
            </w:r>
          </w:p>
          <w:p w14:paraId="5AE618ED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485717A9" w14:textId="77777777" w:rsidR="008B361F" w:rsidRDefault="00000F96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体</w:t>
            </w:r>
          </w:p>
          <w:p w14:paraId="503386E2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63CA79CB" w14:textId="77777777" w:rsidR="008B361F" w:rsidRDefault="00000F96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具</w:t>
            </w:r>
          </w:p>
          <w:p w14:paraId="69AF5DF3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07B42120" w14:textId="77777777" w:rsidR="008B361F" w:rsidRDefault="00000F96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体</w:t>
            </w:r>
          </w:p>
          <w:p w14:paraId="2467870B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32B4703D" w14:textId="77777777" w:rsidR="008B361F" w:rsidRDefault="00000F96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</w:t>
            </w:r>
          </w:p>
          <w:p w14:paraId="4F429353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481AB5B6" w14:textId="77777777" w:rsidR="008B361F" w:rsidRDefault="00000F96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况</w:t>
            </w:r>
          </w:p>
        </w:tc>
        <w:tc>
          <w:tcPr>
            <w:tcW w:w="8443" w:type="dxa"/>
            <w:gridSpan w:val="3"/>
          </w:tcPr>
          <w:p w14:paraId="43B9E9CC" w14:textId="77777777" w:rsidR="008B361F" w:rsidRDefault="00000F9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班集体人数______人，其中党员（包括预备党员）_____人，团员_______人</w:t>
            </w:r>
          </w:p>
        </w:tc>
      </w:tr>
      <w:tr w:rsidR="008B361F" w14:paraId="0C4DFAC9" w14:textId="77777777">
        <w:trPr>
          <w:trHeight w:val="332"/>
          <w:jc w:val="center"/>
        </w:trPr>
        <w:tc>
          <w:tcPr>
            <w:tcW w:w="468" w:type="dxa"/>
            <w:vMerge/>
          </w:tcPr>
          <w:p w14:paraId="321ADD56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133" w:type="dxa"/>
            <w:gridSpan w:val="2"/>
          </w:tcPr>
          <w:p w14:paraId="4BAA0050" w14:textId="77777777" w:rsidR="008B361F" w:rsidRDefault="00000F96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1. 现有学生干部人数及比例</w:t>
            </w:r>
          </w:p>
        </w:tc>
        <w:tc>
          <w:tcPr>
            <w:tcW w:w="2310" w:type="dxa"/>
          </w:tcPr>
          <w:p w14:paraId="53DACF42" w14:textId="77777777" w:rsidR="008B361F" w:rsidRDefault="00000F9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____人____%</w:t>
            </w:r>
          </w:p>
        </w:tc>
      </w:tr>
      <w:tr w:rsidR="008B361F" w14:paraId="1409E468" w14:textId="77777777">
        <w:trPr>
          <w:trHeight w:val="332"/>
          <w:jc w:val="center"/>
        </w:trPr>
        <w:tc>
          <w:tcPr>
            <w:tcW w:w="468" w:type="dxa"/>
            <w:vMerge/>
          </w:tcPr>
          <w:p w14:paraId="269AA266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133" w:type="dxa"/>
            <w:gridSpan w:val="2"/>
          </w:tcPr>
          <w:p w14:paraId="1554F16F" w14:textId="77777777" w:rsidR="008B361F" w:rsidRDefault="00000F96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2. 递交入党申请书人数及比例</w:t>
            </w:r>
          </w:p>
        </w:tc>
        <w:tc>
          <w:tcPr>
            <w:tcW w:w="2310" w:type="dxa"/>
          </w:tcPr>
          <w:p w14:paraId="76BEE2A6" w14:textId="77777777" w:rsidR="008B361F" w:rsidRDefault="00000F9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____人____%</w:t>
            </w:r>
          </w:p>
        </w:tc>
      </w:tr>
      <w:tr w:rsidR="008B361F" w14:paraId="17153DF6" w14:textId="77777777">
        <w:trPr>
          <w:trHeight w:val="332"/>
          <w:jc w:val="center"/>
        </w:trPr>
        <w:tc>
          <w:tcPr>
            <w:tcW w:w="468" w:type="dxa"/>
            <w:vMerge/>
          </w:tcPr>
          <w:p w14:paraId="5A8C250C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133" w:type="dxa"/>
            <w:gridSpan w:val="2"/>
          </w:tcPr>
          <w:p w14:paraId="4D763133" w14:textId="77777777" w:rsidR="008B361F" w:rsidRDefault="00000F96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 近两学期平均学分绩点在专业排名里前30%的学生人数及比例</w:t>
            </w:r>
          </w:p>
        </w:tc>
        <w:tc>
          <w:tcPr>
            <w:tcW w:w="2310" w:type="dxa"/>
          </w:tcPr>
          <w:p w14:paraId="4A4A4453" w14:textId="77777777" w:rsidR="008B361F" w:rsidRDefault="00000F9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____人____%；</w:t>
            </w:r>
          </w:p>
          <w:p w14:paraId="1E2BF2FB" w14:textId="77777777" w:rsidR="008B361F" w:rsidRDefault="00000F9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____人____</w:t>
            </w:r>
          </w:p>
        </w:tc>
      </w:tr>
      <w:tr w:rsidR="008B361F" w14:paraId="0C88DF59" w14:textId="77777777">
        <w:trPr>
          <w:trHeight w:val="332"/>
          <w:jc w:val="center"/>
        </w:trPr>
        <w:tc>
          <w:tcPr>
            <w:tcW w:w="468" w:type="dxa"/>
            <w:vMerge/>
          </w:tcPr>
          <w:p w14:paraId="24F6B161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133" w:type="dxa"/>
            <w:gridSpan w:val="2"/>
          </w:tcPr>
          <w:p w14:paraId="26FF93C2" w14:textId="77777777" w:rsidR="008B361F" w:rsidRDefault="00000F96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 近两学期重修学生人次及比例</w:t>
            </w:r>
          </w:p>
        </w:tc>
        <w:tc>
          <w:tcPr>
            <w:tcW w:w="2310" w:type="dxa"/>
          </w:tcPr>
          <w:p w14:paraId="35D431D3" w14:textId="77777777" w:rsidR="008B361F" w:rsidRDefault="00000F9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____人____%；</w:t>
            </w:r>
          </w:p>
          <w:p w14:paraId="288835E8" w14:textId="77777777" w:rsidR="008B361F" w:rsidRDefault="00000F9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____人____</w:t>
            </w:r>
          </w:p>
        </w:tc>
      </w:tr>
      <w:tr w:rsidR="008B361F" w14:paraId="5D1A761D" w14:textId="77777777">
        <w:trPr>
          <w:trHeight w:val="332"/>
          <w:jc w:val="center"/>
        </w:trPr>
        <w:tc>
          <w:tcPr>
            <w:tcW w:w="468" w:type="dxa"/>
            <w:vMerge/>
          </w:tcPr>
          <w:p w14:paraId="79ED198B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133" w:type="dxa"/>
            <w:gridSpan w:val="2"/>
          </w:tcPr>
          <w:p w14:paraId="17F9DCE3" w14:textId="05627BCD" w:rsidR="008B361F" w:rsidRDefault="00000F96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5.2020年平均出勤率</w:t>
            </w:r>
          </w:p>
        </w:tc>
        <w:tc>
          <w:tcPr>
            <w:tcW w:w="2310" w:type="dxa"/>
          </w:tcPr>
          <w:p w14:paraId="679BBFD0" w14:textId="77777777" w:rsidR="008B361F" w:rsidRDefault="00000F96">
            <w:pPr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____%</w:t>
            </w:r>
          </w:p>
        </w:tc>
      </w:tr>
      <w:tr w:rsidR="008B361F" w14:paraId="683EF050" w14:textId="77777777">
        <w:trPr>
          <w:trHeight w:val="332"/>
          <w:jc w:val="center"/>
        </w:trPr>
        <w:tc>
          <w:tcPr>
            <w:tcW w:w="468" w:type="dxa"/>
            <w:vMerge/>
          </w:tcPr>
          <w:p w14:paraId="5B32116C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133" w:type="dxa"/>
            <w:gridSpan w:val="2"/>
          </w:tcPr>
          <w:p w14:paraId="2AD342BD" w14:textId="77777777" w:rsidR="008B361F" w:rsidRDefault="00000F96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6.英语四级通过率</w:t>
            </w:r>
          </w:p>
        </w:tc>
        <w:tc>
          <w:tcPr>
            <w:tcW w:w="2310" w:type="dxa"/>
          </w:tcPr>
          <w:p w14:paraId="05B412B9" w14:textId="77777777" w:rsidR="008B361F" w:rsidRDefault="00000F96">
            <w:pPr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____%</w:t>
            </w:r>
          </w:p>
        </w:tc>
      </w:tr>
      <w:tr w:rsidR="008B361F" w14:paraId="72F49A34" w14:textId="77777777">
        <w:trPr>
          <w:trHeight w:val="332"/>
          <w:jc w:val="center"/>
        </w:trPr>
        <w:tc>
          <w:tcPr>
            <w:tcW w:w="468" w:type="dxa"/>
            <w:vMerge/>
          </w:tcPr>
          <w:p w14:paraId="5196143D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133" w:type="dxa"/>
            <w:gridSpan w:val="2"/>
          </w:tcPr>
          <w:p w14:paraId="05934693" w14:textId="210601ED" w:rsidR="008B361F" w:rsidRDefault="00000F96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7.2020年获省级以上奖项的人次及比例</w:t>
            </w:r>
          </w:p>
        </w:tc>
        <w:tc>
          <w:tcPr>
            <w:tcW w:w="2310" w:type="dxa"/>
          </w:tcPr>
          <w:p w14:paraId="7E0723C8" w14:textId="77777777" w:rsidR="008B361F" w:rsidRDefault="00000F9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____人____次</w:t>
            </w:r>
          </w:p>
        </w:tc>
      </w:tr>
      <w:tr w:rsidR="008B361F" w14:paraId="6FA54DF6" w14:textId="77777777">
        <w:trPr>
          <w:trHeight w:val="332"/>
          <w:jc w:val="center"/>
        </w:trPr>
        <w:tc>
          <w:tcPr>
            <w:tcW w:w="468" w:type="dxa"/>
            <w:vMerge/>
          </w:tcPr>
          <w:p w14:paraId="2CCCA21F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133" w:type="dxa"/>
            <w:gridSpan w:val="2"/>
          </w:tcPr>
          <w:p w14:paraId="41744206" w14:textId="3F41BD34" w:rsidR="008B361F" w:rsidRDefault="00000F96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8. 2020年获校级奖项的人次及比例</w:t>
            </w:r>
          </w:p>
        </w:tc>
        <w:tc>
          <w:tcPr>
            <w:tcW w:w="2310" w:type="dxa"/>
          </w:tcPr>
          <w:p w14:paraId="2415B3F4" w14:textId="77777777" w:rsidR="008B361F" w:rsidRDefault="00000F9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____人____%</w:t>
            </w:r>
          </w:p>
        </w:tc>
      </w:tr>
      <w:tr w:rsidR="008B361F" w14:paraId="061FAC37" w14:textId="77777777">
        <w:trPr>
          <w:trHeight w:val="332"/>
          <w:jc w:val="center"/>
        </w:trPr>
        <w:tc>
          <w:tcPr>
            <w:tcW w:w="468" w:type="dxa"/>
            <w:vMerge/>
          </w:tcPr>
          <w:p w14:paraId="33ACCAA8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133" w:type="dxa"/>
            <w:gridSpan w:val="2"/>
          </w:tcPr>
          <w:p w14:paraId="06E76547" w14:textId="38B68A24" w:rsidR="008B361F" w:rsidRDefault="00000F96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9. 2020年获院级奖项的人次及比例</w:t>
            </w:r>
          </w:p>
        </w:tc>
        <w:tc>
          <w:tcPr>
            <w:tcW w:w="2310" w:type="dxa"/>
          </w:tcPr>
          <w:p w14:paraId="76250AE3" w14:textId="77777777" w:rsidR="008B361F" w:rsidRDefault="00000F9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____人____次</w:t>
            </w:r>
          </w:p>
        </w:tc>
      </w:tr>
      <w:tr w:rsidR="008B361F" w14:paraId="7CE4BECF" w14:textId="77777777">
        <w:trPr>
          <w:trHeight w:val="332"/>
          <w:jc w:val="center"/>
        </w:trPr>
        <w:tc>
          <w:tcPr>
            <w:tcW w:w="468" w:type="dxa"/>
            <w:vMerge/>
          </w:tcPr>
          <w:p w14:paraId="081E764D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133" w:type="dxa"/>
            <w:gridSpan w:val="2"/>
          </w:tcPr>
          <w:p w14:paraId="13AD23EB" w14:textId="65058264" w:rsidR="008B361F" w:rsidRDefault="00000F96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10.2020年召开班会次数</w:t>
            </w:r>
          </w:p>
        </w:tc>
        <w:tc>
          <w:tcPr>
            <w:tcW w:w="2310" w:type="dxa"/>
          </w:tcPr>
          <w:p w14:paraId="7447ADD5" w14:textId="77777777" w:rsidR="008B361F" w:rsidRDefault="00000F96">
            <w:pPr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____次</w:t>
            </w:r>
          </w:p>
        </w:tc>
      </w:tr>
      <w:tr w:rsidR="008B361F" w14:paraId="6DD1E218" w14:textId="77777777">
        <w:trPr>
          <w:trHeight w:val="332"/>
          <w:jc w:val="center"/>
        </w:trPr>
        <w:tc>
          <w:tcPr>
            <w:tcW w:w="468" w:type="dxa"/>
            <w:vMerge/>
          </w:tcPr>
          <w:p w14:paraId="6E7903E8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6133" w:type="dxa"/>
            <w:gridSpan w:val="2"/>
          </w:tcPr>
          <w:p w14:paraId="3397CD19" w14:textId="76805072" w:rsidR="008B361F" w:rsidRDefault="00000F96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11.2020年受各种处分学生人次</w:t>
            </w:r>
          </w:p>
        </w:tc>
        <w:tc>
          <w:tcPr>
            <w:tcW w:w="2310" w:type="dxa"/>
          </w:tcPr>
          <w:p w14:paraId="61A40E9F" w14:textId="77777777" w:rsidR="008B361F" w:rsidRDefault="00000F9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____人____次</w:t>
            </w:r>
          </w:p>
        </w:tc>
      </w:tr>
      <w:tr w:rsidR="008B361F" w14:paraId="5950D025" w14:textId="77777777">
        <w:trPr>
          <w:trHeight w:val="90"/>
          <w:jc w:val="center"/>
        </w:trPr>
        <w:tc>
          <w:tcPr>
            <w:tcW w:w="8911" w:type="dxa"/>
            <w:gridSpan w:val="4"/>
          </w:tcPr>
          <w:p w14:paraId="27DBA7FC" w14:textId="77777777" w:rsidR="008B361F" w:rsidRDefault="00000F96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班级及成员获奖情况：</w:t>
            </w:r>
          </w:p>
          <w:p w14:paraId="30C82C5D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0A5AC002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5684C67F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3EBFD1B3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5FDC9884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2CD3EDA6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</w:tc>
      </w:tr>
      <w:tr w:rsidR="008B361F" w14:paraId="52102F47" w14:textId="77777777">
        <w:trPr>
          <w:trHeight w:val="1645"/>
          <w:jc w:val="center"/>
        </w:trPr>
        <w:tc>
          <w:tcPr>
            <w:tcW w:w="941" w:type="dxa"/>
            <w:gridSpan w:val="2"/>
            <w:vAlign w:val="center"/>
          </w:tcPr>
          <w:p w14:paraId="0C4E094A" w14:textId="77777777" w:rsidR="008B361F" w:rsidRDefault="00000F9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结对子老师意见</w:t>
            </w:r>
          </w:p>
        </w:tc>
        <w:tc>
          <w:tcPr>
            <w:tcW w:w="7970" w:type="dxa"/>
            <w:gridSpan w:val="2"/>
            <w:vAlign w:val="center"/>
          </w:tcPr>
          <w:p w14:paraId="28C71A4D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7948BB35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7642EC24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006A2614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034390A1" w14:textId="77777777" w:rsidR="008B361F" w:rsidRDefault="00000F96">
            <w:pPr>
              <w:ind w:firstLineChars="1313" w:firstLine="2757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签名：                            年    月    日</w:t>
            </w:r>
          </w:p>
        </w:tc>
      </w:tr>
      <w:tr w:rsidR="008B361F" w14:paraId="56C27697" w14:textId="77777777">
        <w:trPr>
          <w:trHeight w:val="1478"/>
          <w:jc w:val="center"/>
        </w:trPr>
        <w:tc>
          <w:tcPr>
            <w:tcW w:w="941" w:type="dxa"/>
            <w:gridSpan w:val="2"/>
            <w:vAlign w:val="center"/>
          </w:tcPr>
          <w:p w14:paraId="51F2A45F" w14:textId="77777777" w:rsidR="008B361F" w:rsidRDefault="00000F9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辅导员</w:t>
            </w:r>
          </w:p>
          <w:p w14:paraId="6498BF7B" w14:textId="77777777" w:rsidR="008B361F" w:rsidRDefault="00000F9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意见</w:t>
            </w:r>
          </w:p>
        </w:tc>
        <w:tc>
          <w:tcPr>
            <w:tcW w:w="7970" w:type="dxa"/>
            <w:gridSpan w:val="2"/>
          </w:tcPr>
          <w:p w14:paraId="52F6ABE5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5C2D64B4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547D388A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62EED63B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7F9D75F0" w14:textId="77777777" w:rsidR="008B361F" w:rsidRDefault="00000F96">
            <w:pPr>
              <w:ind w:firstLineChars="1271" w:firstLine="2669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签名：                             年    月    日</w:t>
            </w:r>
          </w:p>
        </w:tc>
      </w:tr>
      <w:tr w:rsidR="008B361F" w14:paraId="27C4AA7A" w14:textId="77777777">
        <w:trPr>
          <w:trHeight w:val="661"/>
          <w:jc w:val="center"/>
        </w:trPr>
        <w:tc>
          <w:tcPr>
            <w:tcW w:w="941" w:type="dxa"/>
            <w:gridSpan w:val="2"/>
            <w:vAlign w:val="center"/>
          </w:tcPr>
          <w:p w14:paraId="7D4C692D" w14:textId="77777777" w:rsidR="008B361F" w:rsidRDefault="00000F9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学院学生会意见</w:t>
            </w:r>
          </w:p>
        </w:tc>
        <w:tc>
          <w:tcPr>
            <w:tcW w:w="7970" w:type="dxa"/>
            <w:gridSpan w:val="2"/>
          </w:tcPr>
          <w:p w14:paraId="776BD9E2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7F929AB9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3646B381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51611EEC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15EC3361" w14:textId="77777777" w:rsidR="008B361F" w:rsidRDefault="008B361F">
            <w:pPr>
              <w:rPr>
                <w:rFonts w:ascii="仿宋_GB2312" w:eastAsia="仿宋_GB2312"/>
                <w:szCs w:val="21"/>
              </w:rPr>
            </w:pPr>
          </w:p>
          <w:p w14:paraId="217BDC71" w14:textId="77777777" w:rsidR="008B361F" w:rsidRDefault="00000F96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                       盖章:                           年    月    日</w:t>
            </w:r>
          </w:p>
        </w:tc>
      </w:tr>
    </w:tbl>
    <w:p w14:paraId="3ECCD27A" w14:textId="1291F867" w:rsidR="008B361F" w:rsidRDefault="00000F96">
      <w:pPr>
        <w:jc w:val="right"/>
      </w:pPr>
      <w:r>
        <w:rPr>
          <w:rFonts w:ascii="仿宋_GB2312" w:eastAsia="仿宋_GB2312" w:hint="eastAsia"/>
          <w:szCs w:val="21"/>
        </w:rPr>
        <w:t>广州商学院学生会 制</w:t>
      </w:r>
    </w:p>
    <w:sectPr w:rsidR="008B36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DC637FF"/>
    <w:rsid w:val="00000F96"/>
    <w:rsid w:val="008B361F"/>
    <w:rsid w:val="00F90178"/>
    <w:rsid w:val="099F2019"/>
    <w:rsid w:val="0D466C91"/>
    <w:rsid w:val="457D4D68"/>
    <w:rsid w:val="48950774"/>
    <w:rsid w:val="4DC637FF"/>
    <w:rsid w:val="50F06D74"/>
    <w:rsid w:val="5DCA5AED"/>
    <w:rsid w:val="6B1818C3"/>
    <w:rsid w:val="6D535020"/>
    <w:rsid w:val="7C98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D357DE"/>
  <w15:docId w15:val="{0D04AD9A-0FE5-4E22-B12A-487A79EE8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Juice dan</dc:creator>
  <cp:lastModifiedBy>草莓</cp:lastModifiedBy>
  <cp:revision>3</cp:revision>
  <dcterms:created xsi:type="dcterms:W3CDTF">2018-04-03T07:53:00Z</dcterms:created>
  <dcterms:modified xsi:type="dcterms:W3CDTF">2021-03-23T11:20:00Z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